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9EA4" w14:textId="77777777" w:rsidR="000D4EAF" w:rsidRPr="000D4EAF" w:rsidRDefault="00997F14" w:rsidP="000D4EAF">
      <w:pPr>
        <w:spacing w:after="0" w:line="240" w:lineRule="auto"/>
        <w:jc w:val="right"/>
        <w:rPr>
          <w:rFonts w:ascii="Corbel" w:hAnsi="Corbel"/>
          <w:bCs/>
          <w:i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0D4EAF">
        <w:rPr>
          <w:rFonts w:ascii="Corbel" w:hAnsi="Corbel"/>
          <w:bCs/>
          <w:i/>
          <w:sz w:val="20"/>
          <w:szCs w:val="20"/>
        </w:rPr>
        <w:t xml:space="preserve">Załącznik nr </w:t>
      </w:r>
      <w:r w:rsidR="006F31E2" w:rsidRPr="000D4EAF">
        <w:rPr>
          <w:rFonts w:ascii="Corbel" w:hAnsi="Corbel"/>
          <w:bCs/>
          <w:i/>
          <w:sz w:val="20"/>
          <w:szCs w:val="20"/>
        </w:rPr>
        <w:t>1.5</w:t>
      </w:r>
      <w:r w:rsidR="00D8678B" w:rsidRPr="000D4EAF">
        <w:rPr>
          <w:rFonts w:ascii="Corbel" w:hAnsi="Corbel"/>
          <w:bCs/>
          <w:i/>
          <w:sz w:val="20"/>
          <w:szCs w:val="20"/>
        </w:rPr>
        <w:t xml:space="preserve"> do Zarządzenia</w:t>
      </w:r>
      <w:r w:rsidR="002A22BF" w:rsidRPr="000D4EAF">
        <w:rPr>
          <w:rFonts w:ascii="Corbel" w:hAnsi="Corbel"/>
          <w:bCs/>
          <w:i/>
          <w:sz w:val="20"/>
          <w:szCs w:val="20"/>
        </w:rPr>
        <w:t xml:space="preserve"> Rektora UR </w:t>
      </w:r>
      <w:r w:rsidR="00CD6897" w:rsidRPr="000D4EAF">
        <w:rPr>
          <w:rFonts w:ascii="Corbel" w:hAnsi="Corbel"/>
          <w:bCs/>
          <w:i/>
          <w:sz w:val="20"/>
          <w:szCs w:val="20"/>
        </w:rPr>
        <w:t xml:space="preserve"> </w:t>
      </w:r>
    </w:p>
    <w:p w14:paraId="422F7AC3" w14:textId="7CFAD8EB" w:rsidR="006E5D65" w:rsidRPr="00E960BB" w:rsidRDefault="00CD6897" w:rsidP="000D4EAF">
      <w:pPr>
        <w:spacing w:after="0" w:line="240" w:lineRule="auto"/>
        <w:jc w:val="right"/>
        <w:rPr>
          <w:rFonts w:ascii="Corbel" w:hAnsi="Corbel"/>
          <w:bCs/>
          <w:i/>
        </w:rPr>
      </w:pPr>
      <w:r w:rsidRPr="000D4EAF">
        <w:rPr>
          <w:rFonts w:ascii="Corbel" w:hAnsi="Corbel"/>
          <w:bCs/>
          <w:i/>
          <w:sz w:val="20"/>
          <w:szCs w:val="20"/>
        </w:rPr>
        <w:t xml:space="preserve">nr </w:t>
      </w:r>
      <w:r w:rsidR="00F17567" w:rsidRPr="000D4EAF">
        <w:rPr>
          <w:rFonts w:ascii="Corbel" w:hAnsi="Corbel"/>
          <w:bCs/>
          <w:i/>
          <w:sz w:val="20"/>
          <w:szCs w:val="20"/>
        </w:rPr>
        <w:t>12/2019</w:t>
      </w:r>
    </w:p>
    <w:p w14:paraId="328574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4D87D56" w14:textId="3DC84F9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90706">
        <w:rPr>
          <w:rFonts w:ascii="Corbel" w:hAnsi="Corbel"/>
          <w:i/>
          <w:smallCaps/>
          <w:sz w:val="24"/>
          <w:szCs w:val="24"/>
        </w:rPr>
        <w:t>2022-2027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04D2A3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B58DE2F" w14:textId="40A26787" w:rsidR="00445970" w:rsidRPr="00EA4832" w:rsidRDefault="008F643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00E1">
        <w:rPr>
          <w:rFonts w:ascii="Corbel" w:hAnsi="Corbel"/>
          <w:sz w:val="20"/>
          <w:szCs w:val="20"/>
        </w:rPr>
        <w:t>202</w:t>
      </w:r>
      <w:r w:rsidR="00990706">
        <w:rPr>
          <w:rFonts w:ascii="Corbel" w:hAnsi="Corbel"/>
          <w:sz w:val="20"/>
          <w:szCs w:val="20"/>
        </w:rPr>
        <w:t>6</w:t>
      </w:r>
      <w:r w:rsidR="00007298">
        <w:rPr>
          <w:rFonts w:ascii="Corbel" w:hAnsi="Corbel"/>
          <w:sz w:val="20"/>
          <w:szCs w:val="20"/>
        </w:rPr>
        <w:t>/</w:t>
      </w:r>
      <w:r w:rsidR="00F24589">
        <w:rPr>
          <w:rFonts w:ascii="Corbel" w:hAnsi="Corbel"/>
          <w:sz w:val="20"/>
          <w:szCs w:val="20"/>
        </w:rPr>
        <w:t>20</w:t>
      </w:r>
      <w:r w:rsidR="00F400E1">
        <w:rPr>
          <w:rFonts w:ascii="Corbel" w:hAnsi="Corbel"/>
          <w:sz w:val="20"/>
          <w:szCs w:val="20"/>
        </w:rPr>
        <w:t>2</w:t>
      </w:r>
      <w:r w:rsidR="00990706">
        <w:rPr>
          <w:rFonts w:ascii="Corbel" w:hAnsi="Corbel"/>
          <w:sz w:val="20"/>
          <w:szCs w:val="20"/>
        </w:rPr>
        <w:t>7</w:t>
      </w:r>
    </w:p>
    <w:p w14:paraId="4B50B4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239D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B0D889" w14:textId="77777777" w:rsidTr="00B819C8">
        <w:tc>
          <w:tcPr>
            <w:tcW w:w="2694" w:type="dxa"/>
            <w:vAlign w:val="center"/>
          </w:tcPr>
          <w:p w14:paraId="5B511E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E0273" w14:textId="77777777" w:rsidR="0085747A" w:rsidRPr="009C54AE" w:rsidRDefault="008912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programów pracy w przedszkolu.</w:t>
            </w:r>
          </w:p>
        </w:tc>
      </w:tr>
      <w:tr w:rsidR="0085747A" w:rsidRPr="009C54AE" w14:paraId="038801D2" w14:textId="77777777" w:rsidTr="00B819C8">
        <w:tc>
          <w:tcPr>
            <w:tcW w:w="2694" w:type="dxa"/>
            <w:vAlign w:val="center"/>
          </w:tcPr>
          <w:p w14:paraId="536FC2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8C6EE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3C0F38" w14:textId="77777777" w:rsidTr="00B819C8">
        <w:tc>
          <w:tcPr>
            <w:tcW w:w="2694" w:type="dxa"/>
            <w:vAlign w:val="center"/>
          </w:tcPr>
          <w:p w14:paraId="13BA7D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7157A3" w14:textId="77777777" w:rsidR="0085747A" w:rsidRPr="009C54AE" w:rsidRDefault="004604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E437074" w14:textId="77777777" w:rsidTr="00B819C8">
        <w:tc>
          <w:tcPr>
            <w:tcW w:w="2694" w:type="dxa"/>
            <w:vAlign w:val="center"/>
          </w:tcPr>
          <w:p w14:paraId="0A209E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7CC94E" w14:textId="77777777" w:rsidR="0085747A" w:rsidRPr="009C54AE" w:rsidRDefault="004604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1B38BC59" w14:textId="77777777" w:rsidTr="00B819C8">
        <w:tc>
          <w:tcPr>
            <w:tcW w:w="2694" w:type="dxa"/>
            <w:vAlign w:val="center"/>
          </w:tcPr>
          <w:p w14:paraId="2C3DF8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19908" w14:textId="77777777" w:rsidR="0085747A" w:rsidRPr="009C54AE" w:rsidRDefault="000072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891227">
              <w:rPr>
                <w:rFonts w:ascii="Corbel" w:hAnsi="Corbel"/>
                <w:b w:val="0"/>
                <w:sz w:val="24"/>
                <w:szCs w:val="24"/>
              </w:rPr>
              <w:t>czesnoszkolna.</w:t>
            </w:r>
          </w:p>
        </w:tc>
      </w:tr>
      <w:tr w:rsidR="0085747A" w:rsidRPr="009C54AE" w14:paraId="73E5D44F" w14:textId="77777777" w:rsidTr="00B819C8">
        <w:tc>
          <w:tcPr>
            <w:tcW w:w="2694" w:type="dxa"/>
            <w:vAlign w:val="center"/>
          </w:tcPr>
          <w:p w14:paraId="6A9E602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DB6606" w14:textId="77777777" w:rsidR="0085747A" w:rsidRPr="003C16B3" w:rsidRDefault="003C16B3" w:rsidP="000072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6B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007298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41CD3A79" w14:textId="77777777" w:rsidTr="00B819C8">
        <w:tc>
          <w:tcPr>
            <w:tcW w:w="2694" w:type="dxa"/>
            <w:vAlign w:val="center"/>
          </w:tcPr>
          <w:p w14:paraId="530EDC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32BEC3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5DEC662" w14:textId="77777777" w:rsidTr="00B819C8">
        <w:tc>
          <w:tcPr>
            <w:tcW w:w="2694" w:type="dxa"/>
            <w:vAlign w:val="center"/>
          </w:tcPr>
          <w:p w14:paraId="794902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F9AFED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5FA8B4C" w14:textId="77777777" w:rsidTr="00B819C8">
        <w:tc>
          <w:tcPr>
            <w:tcW w:w="2694" w:type="dxa"/>
            <w:vAlign w:val="center"/>
          </w:tcPr>
          <w:p w14:paraId="4E6D42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9602E9" w14:textId="77777777" w:rsidR="0085747A" w:rsidRPr="009C54AE" w:rsidRDefault="000072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 i 10</w:t>
            </w:r>
          </w:p>
        </w:tc>
      </w:tr>
      <w:tr w:rsidR="0085747A" w:rsidRPr="009C54AE" w14:paraId="0B1026B3" w14:textId="77777777" w:rsidTr="00B819C8">
        <w:tc>
          <w:tcPr>
            <w:tcW w:w="2694" w:type="dxa"/>
            <w:vAlign w:val="center"/>
          </w:tcPr>
          <w:p w14:paraId="17BEB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0238A" w14:textId="77777777" w:rsidR="0085747A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34358E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5567CC5" w14:textId="77777777" w:rsidTr="00B819C8">
        <w:tc>
          <w:tcPr>
            <w:tcW w:w="2694" w:type="dxa"/>
            <w:vAlign w:val="center"/>
          </w:tcPr>
          <w:p w14:paraId="05A9520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BCCECD" w14:textId="77777777" w:rsidR="00923D7D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C16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0AD4C85" w14:textId="77777777" w:rsidTr="00B819C8">
        <w:tc>
          <w:tcPr>
            <w:tcW w:w="2694" w:type="dxa"/>
            <w:vAlign w:val="center"/>
          </w:tcPr>
          <w:p w14:paraId="01FD53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766FD6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77261EA8" w14:textId="77777777" w:rsidTr="00B819C8">
        <w:tc>
          <w:tcPr>
            <w:tcW w:w="2694" w:type="dxa"/>
            <w:vAlign w:val="center"/>
          </w:tcPr>
          <w:p w14:paraId="235D6A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D518D2" w14:textId="77777777" w:rsidR="0085747A" w:rsidRPr="009C54AE" w:rsidRDefault="007877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0C73023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2933D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EB60DC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93C5DB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F79E3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DE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1F7F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46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EF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D0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81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32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2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5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E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B9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119797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E55" w14:textId="77777777" w:rsidR="00015B8F" w:rsidRPr="009C54AE" w:rsidRDefault="000072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A3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4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7F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DD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E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36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4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76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C409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112C716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F29" w14:textId="77777777" w:rsidR="0030395F" w:rsidRPr="009C54AE" w:rsidRDefault="000072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512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E0D4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DDF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020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BFD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C4D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99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DB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1B7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077A3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E8B59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A8C5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379BF6" w14:textId="0C52781D" w:rsidR="005006B3" w:rsidRDefault="00D241F0" w:rsidP="5ECD3A2E">
      <w:pPr>
        <w:pStyle w:val="Punktygwne"/>
        <w:spacing w:before="0" w:after="0"/>
        <w:rPr>
          <w:rFonts w:ascii="Corbel" w:hAnsi="Corbel"/>
          <w:smallCaps w:val="0"/>
        </w:rPr>
      </w:pPr>
      <w:r w:rsidRPr="5ECD3A2E">
        <w:rPr>
          <w:rFonts w:ascii="MS Gothic" w:eastAsia="MS Gothic" w:hAnsi="MS Gothic" w:cs="MS Gothic"/>
          <w:b w:val="0"/>
        </w:rPr>
        <w:t xml:space="preserve">       x</w:t>
      </w:r>
      <w:r w:rsidR="00B44D29" w:rsidRPr="5ECD3A2E">
        <w:rPr>
          <w:rFonts w:ascii="MS Gothic" w:eastAsia="MS Gothic" w:hAnsi="MS Gothic" w:cs="MS Gothic"/>
          <w:b w:val="0"/>
        </w:rPr>
        <w:t xml:space="preserve"> </w:t>
      </w:r>
      <w:r w:rsidR="0085747A" w:rsidRPr="5ECD3A2E">
        <w:rPr>
          <w:rFonts w:ascii="Corbel" w:hAnsi="Corbel"/>
          <w:b w:val="0"/>
          <w:smallCaps w:val="0"/>
        </w:rPr>
        <w:t xml:space="preserve">zajęcia w formie tradycyjnej </w:t>
      </w:r>
    </w:p>
    <w:p w14:paraId="3E66ED7B" w14:textId="77777777" w:rsidR="005006B3" w:rsidRDefault="005006B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B15B9B" w14:textId="49F9BD14" w:rsidR="009C54AE" w:rsidRDefault="00E22FBC" w:rsidP="5ECD3A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5ECD3A2E">
        <w:rPr>
          <w:rFonts w:ascii="Corbel" w:hAnsi="Corbel"/>
          <w:smallCaps w:val="0"/>
        </w:rPr>
        <w:t xml:space="preserve">1.3 </w:t>
      </w:r>
      <w:r>
        <w:tab/>
      </w:r>
      <w:r w:rsidRPr="5ECD3A2E">
        <w:rPr>
          <w:rFonts w:ascii="Corbel" w:hAnsi="Corbel"/>
          <w:smallCaps w:val="0"/>
        </w:rPr>
        <w:t>For</w:t>
      </w:r>
      <w:r w:rsidR="00445970" w:rsidRPr="5ECD3A2E">
        <w:rPr>
          <w:rFonts w:ascii="Corbel" w:hAnsi="Corbel"/>
          <w:smallCaps w:val="0"/>
        </w:rPr>
        <w:t xml:space="preserve">ma zaliczenia przedmiotu </w:t>
      </w:r>
      <w:r w:rsidRPr="5ECD3A2E">
        <w:rPr>
          <w:rFonts w:ascii="Corbel" w:hAnsi="Corbel"/>
          <w:smallCaps w:val="0"/>
        </w:rPr>
        <w:t xml:space="preserve">(z toku) </w:t>
      </w:r>
      <w:r w:rsidRPr="5ECD3A2E">
        <w:rPr>
          <w:rFonts w:ascii="Corbel" w:hAnsi="Corbel"/>
          <w:b w:val="0"/>
          <w:smallCaps w:val="0"/>
        </w:rPr>
        <w:t>egzamin, zaliczeni</w:t>
      </w:r>
      <w:r w:rsidR="002442EF" w:rsidRPr="5ECD3A2E">
        <w:rPr>
          <w:rFonts w:ascii="Corbel" w:hAnsi="Corbel"/>
          <w:b w:val="0"/>
          <w:smallCaps w:val="0"/>
        </w:rPr>
        <w:t>e z oceną</w:t>
      </w:r>
    </w:p>
    <w:p w14:paraId="68140D9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595FB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47F60F3" w14:textId="77777777" w:rsidTr="5ECD3A2E">
        <w:tc>
          <w:tcPr>
            <w:tcW w:w="9670" w:type="dxa"/>
          </w:tcPr>
          <w:p w14:paraId="53BA1333" w14:textId="4FA18907" w:rsidR="0085747A" w:rsidRPr="009C54AE" w:rsidRDefault="00520B47" w:rsidP="5ECD3A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ECD3A2E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45B7007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61F981" w14:textId="215A7338" w:rsidR="0085747A" w:rsidRPr="00C05F44" w:rsidRDefault="0071620A" w:rsidP="5ECD3A2E">
      <w:pPr>
        <w:pStyle w:val="Punktygwne"/>
        <w:spacing w:before="0" w:after="0"/>
        <w:rPr>
          <w:rFonts w:ascii="Corbel" w:hAnsi="Corbel"/>
        </w:rPr>
      </w:pPr>
      <w:r w:rsidRPr="5ECD3A2E">
        <w:rPr>
          <w:rFonts w:ascii="Corbel" w:hAnsi="Corbel"/>
        </w:rPr>
        <w:t>3.</w:t>
      </w:r>
      <w:r w:rsidR="0085747A" w:rsidRPr="5ECD3A2E">
        <w:rPr>
          <w:rFonts w:ascii="Corbel" w:hAnsi="Corbel"/>
        </w:rPr>
        <w:t xml:space="preserve"> </w:t>
      </w:r>
      <w:r w:rsidR="513DF762" w:rsidRPr="5ECD3A2E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458A5A71" w14:textId="4C038804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163DB1B" w14:textId="49B3BBEA" w:rsidR="0085747A" w:rsidRPr="00C05F44" w:rsidRDefault="513DF762" w:rsidP="5ECD3A2E">
      <w:pPr>
        <w:spacing w:after="0"/>
        <w:ind w:left="360"/>
        <w:jc w:val="both"/>
      </w:pPr>
      <w:r w:rsidRPr="5ECD3A2E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p w14:paraId="1F9CAD4A" w14:textId="4F5AA6D3" w:rsidR="0085747A" w:rsidRPr="00C05F44" w:rsidRDefault="513DF762" w:rsidP="5ECD3A2E">
      <w:pPr>
        <w:spacing w:after="0"/>
        <w:ind w:left="360"/>
        <w:jc w:val="both"/>
      </w:pPr>
      <w:r w:rsidRPr="5ECD3A2E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075"/>
        <w:gridCol w:w="8117"/>
      </w:tblGrid>
      <w:tr w:rsidR="5ECD3A2E" w14:paraId="6CB63357" w14:textId="77777777" w:rsidTr="5ECD3A2E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0C48A5" w14:textId="741A8AAA" w:rsidR="5ECD3A2E" w:rsidRDefault="5ECD3A2E" w:rsidP="5ECD3A2E">
            <w:pPr>
              <w:spacing w:before="40" w:after="4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0DDBA3" w14:textId="5CE24D02" w:rsidR="5ECD3A2E" w:rsidRDefault="5ECD3A2E" w:rsidP="5ECD3A2E">
            <w:pPr>
              <w:spacing w:before="40" w:after="4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5ECD3A2E" w14:paraId="537ACC65" w14:textId="77777777" w:rsidTr="5ECD3A2E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8B29C" w14:textId="53A2987C" w:rsidR="5ECD3A2E" w:rsidRDefault="5ECD3A2E" w:rsidP="5ECD3A2E">
            <w:pPr>
              <w:spacing w:before="40" w:after="4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4C6AA" w14:textId="6B99BB39" w:rsidR="5ECD3A2E" w:rsidRDefault="5ECD3A2E" w:rsidP="5ECD3A2E">
            <w:pPr>
              <w:spacing w:before="40" w:after="4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</w:t>
            </w:r>
            <w:r w:rsidRPr="5ECD3A2E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.</w:t>
            </w:r>
          </w:p>
        </w:tc>
      </w:tr>
      <w:tr w:rsidR="5ECD3A2E" w14:paraId="74DD721B" w14:textId="77777777" w:rsidTr="5ECD3A2E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17550A" w14:textId="1F7B3B6F" w:rsidR="5ECD3A2E" w:rsidRDefault="5ECD3A2E" w:rsidP="5ECD3A2E">
            <w:pPr>
              <w:spacing w:before="40" w:after="4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0E4DAF" w14:textId="535B5777" w:rsidR="5ECD3A2E" w:rsidRDefault="5ECD3A2E" w:rsidP="5ECD3A2E">
            <w:pPr>
              <w:spacing w:before="40" w:after="4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5C5EFA18" w14:textId="62C93E02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5B8B37AA" w14:textId="14899EA6" w:rsidR="0085747A" w:rsidRPr="00C05F44" w:rsidRDefault="513DF762" w:rsidP="5ECD3A2E">
      <w:pPr>
        <w:spacing w:after="0"/>
        <w:ind w:left="426"/>
      </w:pPr>
      <w:r w:rsidRPr="5ECD3A2E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5ECD3A2E">
        <w:rPr>
          <w:rFonts w:ascii="Corbel" w:eastAsia="Corbel" w:hAnsi="Corbel" w:cs="Corbel"/>
          <w:sz w:val="24"/>
          <w:szCs w:val="24"/>
        </w:rPr>
        <w:t xml:space="preserve"> </w:t>
      </w:r>
    </w:p>
    <w:p w14:paraId="2E9FE320" w14:textId="205DCF9D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328"/>
        <w:gridCol w:w="6079"/>
        <w:gridCol w:w="1858"/>
      </w:tblGrid>
      <w:tr w:rsidR="5ECD3A2E" w14:paraId="582D8FF3" w14:textId="77777777" w:rsidTr="5ECD3A2E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9A3706" w14:textId="3089E771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2B2134" w14:textId="267092EC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1E6498" w14:textId="739416F6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Odniesienie do efektów</w:t>
            </w:r>
          </w:p>
          <w:p w14:paraId="424F7D68" w14:textId="57EC821D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kierunkowych </w:t>
            </w:r>
            <w:hyperlink r:id="rId11" w:anchor="_ftn1">
              <w:r w:rsidRPr="5ECD3A2E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ECD3A2E" w14:paraId="038AC0E8" w14:textId="77777777" w:rsidTr="5ECD3A2E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18E05B" w14:textId="4173B72B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BE4E71" w14:textId="74A2EB57" w:rsidR="5ECD3A2E" w:rsidRDefault="5ECD3A2E" w:rsidP="5ECD3A2E">
            <w:pPr>
              <w:spacing w:after="0"/>
              <w:jc w:val="both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3CC04023" w14:textId="2E33A601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42345FB3" w14:textId="3AA26F23" w:rsidR="5ECD3A2E" w:rsidRDefault="5ECD3A2E" w:rsidP="5ECD3A2E">
            <w:pPr>
              <w:spacing w:after="0"/>
              <w:jc w:val="both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i klasach I–III szkoły podstawowej, konstruowania wiedzy w przedszkolu i klasach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30C267" w14:textId="0750E5D8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30068814" w14:textId="04503C7D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5ECD3A2E" w14:paraId="6A89CACC" w14:textId="77777777" w:rsidTr="5ECD3A2E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EBBDCF" w14:textId="381FC4CA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D41049" w14:textId="2A246554" w:rsidR="5ECD3A2E" w:rsidRDefault="5ECD3A2E" w:rsidP="5ECD3A2E">
            <w:pPr>
              <w:spacing w:after="0"/>
              <w:jc w:val="both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przedszkolnej i wczesnoszkolnej;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C33B03" w14:textId="5500ED5D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5ECD3A2E" w14:paraId="044A9369" w14:textId="77777777" w:rsidTr="5ECD3A2E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320051" w14:textId="6AA4ABE1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3F1B82" w14:textId="61105AC7" w:rsidR="5ECD3A2E" w:rsidRDefault="5ECD3A2E" w:rsidP="5ECD3A2E">
            <w:pPr>
              <w:spacing w:after="0"/>
              <w:jc w:val="both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C. U. 2. w 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E5A477" w14:textId="081B66C6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5ECD3A2E" w14:paraId="6677E995" w14:textId="77777777" w:rsidTr="5ECD3A2E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DFE2CA" w14:textId="12ADA31A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20D7D1" w14:textId="0571F3FB" w:rsidR="5ECD3A2E" w:rsidRDefault="5ECD3A2E" w:rsidP="5ECD3A2E">
            <w:pPr>
              <w:spacing w:after="0"/>
              <w:jc w:val="both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C.K.2. formowania wartościowych indywidualnie i społecznie zachowań i postaw dzieci lub uczniów, w tym wobec </w:t>
            </w:r>
            <w:r w:rsidRPr="5ECD3A2E">
              <w:rPr>
                <w:rFonts w:ascii="Corbel" w:eastAsia="Corbel" w:hAnsi="Corbel" w:cs="Corbel"/>
                <w:sz w:val="24"/>
                <w:szCs w:val="24"/>
              </w:rPr>
              <w:lastRenderedPageBreak/>
              <w:t>kultury i sztuki, oraz inspirowania dzieci lub uczniów do wyrażania swojej indywidualności w sposób twórczy;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52FF8" w14:textId="52908B48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PPiW.K02</w:t>
            </w:r>
          </w:p>
        </w:tc>
      </w:tr>
    </w:tbl>
    <w:p w14:paraId="35F42CA2" w14:textId="22ED79D1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AAA4543" w14:textId="7EAE714A" w:rsidR="0085747A" w:rsidRPr="00C05F44" w:rsidRDefault="513DF762" w:rsidP="5ECD3A2E">
      <w:pPr>
        <w:spacing w:after="0"/>
        <w:ind w:left="426"/>
        <w:jc w:val="both"/>
      </w:pPr>
      <w:r w:rsidRPr="5ECD3A2E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5ECD3A2E">
        <w:rPr>
          <w:rFonts w:ascii="Corbel" w:eastAsia="Corbel" w:hAnsi="Corbel" w:cs="Corbel"/>
          <w:sz w:val="24"/>
          <w:szCs w:val="24"/>
        </w:rPr>
        <w:t xml:space="preserve">  </w:t>
      </w:r>
    </w:p>
    <w:p w14:paraId="7A12D8F5" w14:textId="57C2D79C" w:rsidR="0085747A" w:rsidRPr="00C05F44" w:rsidRDefault="513DF762" w:rsidP="5ECD3A2E">
      <w:pPr>
        <w:spacing w:after="120"/>
        <w:ind w:left="1080"/>
        <w:jc w:val="both"/>
      </w:pPr>
      <w:r w:rsidRPr="5ECD3A2E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p w14:paraId="2883F1B9" w14:textId="0E727AB3" w:rsidR="0085747A" w:rsidRPr="00C05F44" w:rsidRDefault="513DF762" w:rsidP="5ECD3A2E">
      <w:pPr>
        <w:spacing w:after="120"/>
        <w:ind w:left="1080"/>
        <w:jc w:val="both"/>
      </w:pPr>
      <w:r w:rsidRPr="5ECD3A2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ECD3A2E" w14:paraId="218A21A8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A752B5" w14:textId="703C48B1" w:rsidR="5ECD3A2E" w:rsidRDefault="5ECD3A2E" w:rsidP="5ECD3A2E">
            <w:pPr>
              <w:spacing w:after="0"/>
              <w:ind w:left="-250" w:firstLine="25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ECD3A2E" w14:paraId="5FDE1AE6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5C80C0" w14:textId="3442761D" w:rsidR="5ECD3A2E" w:rsidRDefault="5ECD3A2E" w:rsidP="5ECD3A2E">
            <w:pPr>
              <w:spacing w:after="0"/>
              <w:ind w:left="-250" w:firstLine="25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Program pojęcia, rodzaje programów.</w:t>
            </w:r>
          </w:p>
        </w:tc>
      </w:tr>
      <w:tr w:rsidR="5ECD3A2E" w14:paraId="5EAA9A3F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20B4E0" w14:textId="14DA2DFF" w:rsidR="5ECD3A2E" w:rsidRDefault="5ECD3A2E" w:rsidP="5ECD3A2E">
            <w:pPr>
              <w:spacing w:after="0"/>
              <w:ind w:left="-250" w:firstLine="25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Konstruowanie programu – etapy koncepcyjne</w:t>
            </w:r>
          </w:p>
        </w:tc>
      </w:tr>
      <w:tr w:rsidR="5ECD3A2E" w14:paraId="6BB684A9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652088" w14:textId="2BD47503" w:rsidR="5ECD3A2E" w:rsidRDefault="5ECD3A2E" w:rsidP="5ECD3A2E">
            <w:pPr>
              <w:spacing w:after="0"/>
              <w:ind w:left="-250" w:firstLine="25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5ECD3A2E" w14:paraId="55AD92CD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A968ED" w14:textId="2B2E7943" w:rsidR="5ECD3A2E" w:rsidRDefault="5ECD3A2E" w:rsidP="5ECD3A2E">
            <w:pPr>
              <w:spacing w:after="0"/>
              <w:ind w:left="-250" w:firstLine="25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Struktura programu pracy przedszkola</w:t>
            </w:r>
          </w:p>
        </w:tc>
      </w:tr>
      <w:tr w:rsidR="5ECD3A2E" w14:paraId="22662C4F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71F87B" w14:textId="3E8FC5EB" w:rsidR="5ECD3A2E" w:rsidRDefault="5ECD3A2E" w:rsidP="5ECD3A2E">
            <w:pPr>
              <w:spacing w:after="0"/>
              <w:ind w:left="-250" w:firstLine="25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Cele w programach nauczania</w:t>
            </w:r>
          </w:p>
        </w:tc>
      </w:tr>
      <w:tr w:rsidR="5ECD3A2E" w14:paraId="3CAE1020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488158" w14:textId="26B32E7D" w:rsidR="5ECD3A2E" w:rsidRDefault="5ECD3A2E" w:rsidP="5ECD3A2E">
            <w:pPr>
              <w:spacing w:after="0"/>
              <w:ind w:left="-250" w:firstLine="25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Program a plan pracy</w:t>
            </w:r>
          </w:p>
        </w:tc>
      </w:tr>
    </w:tbl>
    <w:p w14:paraId="1786AC42" w14:textId="729A17D4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sz w:val="24"/>
          <w:szCs w:val="24"/>
        </w:rPr>
        <w:t xml:space="preserve"> </w:t>
      </w:r>
    </w:p>
    <w:p w14:paraId="288CD2D1" w14:textId="3C31E9A9" w:rsidR="0085747A" w:rsidRPr="00C05F44" w:rsidRDefault="513DF762" w:rsidP="5ECD3A2E">
      <w:pPr>
        <w:ind w:left="1080"/>
        <w:jc w:val="both"/>
      </w:pPr>
      <w:r w:rsidRPr="5ECD3A2E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9540"/>
      </w:tblGrid>
      <w:tr w:rsidR="5ECD3A2E" w14:paraId="68AC331A" w14:textId="77777777" w:rsidTr="5ECD3A2E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A33F4" w14:textId="14C4E40F" w:rsidR="5ECD3A2E" w:rsidRDefault="5ECD3A2E" w:rsidP="5ECD3A2E">
            <w:pPr>
              <w:spacing w:after="0"/>
              <w:ind w:left="708" w:hanging="708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ECD3A2E" w14:paraId="714B7E75" w14:textId="77777777" w:rsidTr="5ECD3A2E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92B37E" w14:textId="1B020BDC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5ECD3A2E" w14:paraId="040F3B05" w14:textId="77777777" w:rsidTr="5ECD3A2E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58229" w14:textId="135D729B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5ECD3A2E" w14:paraId="26B058C8" w14:textId="77777777" w:rsidTr="5ECD3A2E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308A6C" w14:textId="6EB27EFB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  <w:r>
              <w:br/>
            </w: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 - cele i działania edukacyjne, wynikające z nich zadania </w:t>
            </w:r>
            <w:r>
              <w:br/>
            </w:r>
            <w:r w:rsidRPr="5ECD3A2E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5ECD3A2E" w14:paraId="4602D63E" w14:textId="77777777" w:rsidTr="5ECD3A2E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80546D" w14:textId="726395CE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</w:t>
            </w:r>
          </w:p>
          <w:p w14:paraId="7C7798F8" w14:textId="2B3AC663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5ECD3A2E" w14:paraId="0E157A63" w14:textId="77777777" w:rsidTr="5ECD3A2E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CF8BB5" w14:textId="045629D8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</w:t>
            </w:r>
          </w:p>
        </w:tc>
      </w:tr>
    </w:tbl>
    <w:p w14:paraId="63EBABD5" w14:textId="3BACC2BA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F4DA69E" w14:textId="3FD139D0" w:rsidR="0085747A" w:rsidRPr="00C05F44" w:rsidRDefault="513DF762" w:rsidP="5ECD3A2E">
      <w:pPr>
        <w:spacing w:after="0"/>
        <w:ind w:left="426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ECD3A2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4BD3FBD" w14:textId="76E12928" w:rsidR="0085747A" w:rsidRPr="00C05F44" w:rsidRDefault="513DF762" w:rsidP="5ECD3A2E">
      <w:pPr>
        <w:spacing w:after="0"/>
        <w:jc w:val="both"/>
      </w:pPr>
      <w:r w:rsidRPr="5ECD3A2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24E41CB" w14:textId="70D28B66" w:rsidR="0085747A" w:rsidRPr="00C05F44" w:rsidRDefault="513DF762" w:rsidP="5ECD3A2E">
      <w:pPr>
        <w:tabs>
          <w:tab w:val="left" w:pos="284"/>
        </w:tabs>
        <w:spacing w:after="0"/>
      </w:pPr>
      <w:r w:rsidRPr="5ECD3A2E">
        <w:rPr>
          <w:rFonts w:ascii="Corbel" w:eastAsia="Corbel" w:hAnsi="Corbel" w:cs="Corbel"/>
          <w:smallCaps/>
          <w:sz w:val="24"/>
          <w:szCs w:val="24"/>
        </w:rPr>
        <w:t>Wykład z prezentacją multimedialną, ćwiczenia: metoda zajęć praktycznych,  analiza tekstów, w tym podstawy programowej edukacji przedszkolnej</w:t>
      </w:r>
    </w:p>
    <w:p w14:paraId="7A0F93BC" w14:textId="4BF081FD" w:rsidR="0085747A" w:rsidRPr="00C05F44" w:rsidRDefault="513DF762" w:rsidP="5ECD3A2E">
      <w:pPr>
        <w:tabs>
          <w:tab w:val="left" w:pos="284"/>
        </w:tabs>
        <w:spacing w:after="0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3B90278" w14:textId="034A1EC6" w:rsidR="0085747A" w:rsidRPr="00C05F44" w:rsidRDefault="513DF762" w:rsidP="5ECD3A2E">
      <w:pPr>
        <w:tabs>
          <w:tab w:val="left" w:pos="284"/>
        </w:tabs>
        <w:spacing w:after="0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2A435F9C" w14:textId="71193620" w:rsidR="0085747A" w:rsidRPr="00C05F44" w:rsidRDefault="513DF762" w:rsidP="5ECD3A2E">
      <w:pPr>
        <w:tabs>
          <w:tab w:val="left" w:pos="284"/>
        </w:tabs>
        <w:spacing w:after="0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C6ACDB0" w14:textId="50194BCE" w:rsidR="0085747A" w:rsidRPr="00C05F44" w:rsidRDefault="513DF762" w:rsidP="5ECD3A2E">
      <w:pPr>
        <w:spacing w:after="0"/>
        <w:ind w:left="426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2833101F" w14:textId="7DA209AE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2004"/>
        <w:gridCol w:w="4866"/>
        <w:gridCol w:w="2394"/>
      </w:tblGrid>
      <w:tr w:rsidR="5ECD3A2E" w14:paraId="3B1BF041" w14:textId="77777777" w:rsidTr="5ECD3A2E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D75888" w14:textId="77544E7E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46DB30" w14:textId="64F28DB7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5ECD3A2E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211DE72F" w14:textId="78A0130D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71CE01" w14:textId="70CB5FBB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25B4AB8A" w14:textId="0212E4F7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5ECD3A2E" w14:paraId="4FE0B7DD" w14:textId="77777777" w:rsidTr="5ECD3A2E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4E661" w14:textId="438772E4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DE4CF6" w14:textId="39B508DE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838E9B" w14:textId="23329AB2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5ECD3A2E" w14:paraId="2AED5513" w14:textId="77777777" w:rsidTr="5ECD3A2E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7F87A7" w14:textId="7602C311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0BB2AE" w14:textId="3941C0DA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6DD5FB" w14:textId="15D57D9E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5ECD3A2E" w14:paraId="261EBBE5" w14:textId="77777777" w:rsidTr="5ECD3A2E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36D009" w14:textId="124D822C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349F69" w14:textId="460C0440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EADF27" w14:textId="12C619D0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ECD3A2E" w14:paraId="6D29B323" w14:textId="77777777" w:rsidTr="5ECD3A2E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BAA7CC" w14:textId="4FF588A3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465232" w14:textId="4E5ADBE9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A16D51" w14:textId="20A40D00" w:rsidR="5ECD3A2E" w:rsidRDefault="5ECD3A2E" w:rsidP="5ECD3A2E">
            <w:pPr>
              <w:spacing w:after="0"/>
              <w:jc w:val="center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55910654" w14:textId="77D20059" w:rsidR="0085747A" w:rsidRPr="00C05F44" w:rsidRDefault="513DF762" w:rsidP="5ECD3A2E">
      <w:pPr>
        <w:spacing w:after="0"/>
      </w:pPr>
      <w:r w:rsidRPr="5ECD3A2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BAF989C" w14:textId="44A67E01" w:rsidR="0085747A" w:rsidRPr="00C05F44" w:rsidRDefault="513DF762" w:rsidP="5ECD3A2E">
      <w:pPr>
        <w:spacing w:after="0"/>
        <w:ind w:left="426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77764989" w14:textId="7367BDC0" w:rsidR="0085747A" w:rsidRPr="00C05F44" w:rsidRDefault="513DF762" w:rsidP="5ECD3A2E">
      <w:pPr>
        <w:spacing w:after="0"/>
        <w:ind w:left="426"/>
      </w:pPr>
      <w:r w:rsidRPr="5ECD3A2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ECD3A2E" w14:paraId="1940ADC5" w14:textId="77777777" w:rsidTr="5ECD3A2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3D72B6" w14:textId="56FCE014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Wykład: obecność (80%)</w:t>
            </w:r>
          </w:p>
          <w:p w14:paraId="338EA187" w14:textId="067F3A49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Ćwiczenia: aktywność na zajęciach, pozytywna ocena z programu autorskiego.</w:t>
            </w:r>
          </w:p>
          <w:p w14:paraId="233AA862" w14:textId="44EAAF99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203331E2" w14:textId="3FDB84C9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>Kryteria zaliczenia projektu:</w:t>
            </w:r>
          </w:p>
          <w:p w14:paraId="4F44DEE9" w14:textId="696E1A36" w:rsidR="5ECD3A2E" w:rsidRDefault="5ECD3A2E" w:rsidP="00EB3B04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45C943D" w14:textId="16F5996E" w:rsidR="5ECD3A2E" w:rsidRDefault="5ECD3A2E" w:rsidP="00EB3B04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60FE5C6A" w14:textId="4452B385" w:rsidR="5ECD3A2E" w:rsidRDefault="5ECD3A2E" w:rsidP="00EB3B04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77A2EC51" w14:textId="06E3755D" w:rsidR="5ECD3A2E" w:rsidRDefault="5ECD3A2E" w:rsidP="00EB3B04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1727F09" w14:textId="5375C7A7" w:rsidR="5ECD3A2E" w:rsidRDefault="5ECD3A2E" w:rsidP="00EB3B04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50310D6F" w14:textId="3A572C79" w:rsidR="5ECD3A2E" w:rsidRDefault="5ECD3A2E" w:rsidP="00EB3B04">
            <w:pPr>
              <w:spacing w:after="0"/>
            </w:pPr>
            <w:r w:rsidRPr="5ECD3A2E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13C64D04" w14:textId="25538197" w:rsidR="5ECD3A2E" w:rsidRDefault="5ECD3A2E" w:rsidP="5ECD3A2E">
            <w:pPr>
              <w:spacing w:after="0"/>
            </w:pPr>
            <w:r w:rsidRPr="5ECD3A2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</w:tbl>
    <w:p w14:paraId="72C14B2B" w14:textId="338B092D" w:rsidR="0085747A" w:rsidRPr="00C05F44" w:rsidRDefault="0085747A" w:rsidP="5ECD3A2E">
      <w:pPr>
        <w:spacing w:after="0"/>
      </w:pPr>
    </w:p>
    <w:p w14:paraId="1FAA6570" w14:textId="0E0F15FB" w:rsidR="0085747A" w:rsidRPr="00C05F44" w:rsidRDefault="0085747A" w:rsidP="5ECD3A2E">
      <w:pPr>
        <w:spacing w:after="0"/>
      </w:pPr>
    </w:p>
    <w:p w14:paraId="2F66DBF9" w14:textId="0A09D074" w:rsidR="0085747A" w:rsidRPr="00C05F44" w:rsidRDefault="513DF762" w:rsidP="5ECD3A2E">
      <w:pPr>
        <w:spacing w:after="0"/>
      </w:pPr>
      <w:hyperlink r:id="rId12" w:anchor="_ftnref1">
        <w:r w:rsidRPr="5ECD3A2E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ECD3A2E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8992222" w14:textId="73DC0170" w:rsidR="0085747A" w:rsidRPr="00C05F44" w:rsidRDefault="0085747A" w:rsidP="5ECD3A2E">
      <w:pPr>
        <w:pStyle w:val="Punktygwne"/>
        <w:spacing w:before="0" w:after="0"/>
        <w:rPr>
          <w:rFonts w:ascii="Corbel" w:hAnsi="Corbel"/>
        </w:rPr>
      </w:pPr>
    </w:p>
    <w:p w14:paraId="51FE19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2AB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E6FE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100DCA8" w14:textId="77777777" w:rsidTr="5ECD3A2E">
        <w:tc>
          <w:tcPr>
            <w:tcW w:w="4962" w:type="dxa"/>
            <w:vAlign w:val="center"/>
          </w:tcPr>
          <w:p w14:paraId="5ECF199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14F4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3544D4E" w14:textId="77777777" w:rsidTr="5ECD3A2E">
        <w:tc>
          <w:tcPr>
            <w:tcW w:w="4962" w:type="dxa"/>
          </w:tcPr>
          <w:p w14:paraId="391DCD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6686F5" w14:textId="77777777" w:rsidR="0085747A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14:paraId="03A6E343" w14:textId="77777777" w:rsidTr="5ECD3A2E">
        <w:tc>
          <w:tcPr>
            <w:tcW w:w="4962" w:type="dxa"/>
          </w:tcPr>
          <w:p w14:paraId="14267D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39D315E" w14:textId="7E0F22D9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ECD3A2E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607BACF3" w14:textId="77777777" w:rsidR="00C61DC5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98E6BE7" w14:textId="77777777" w:rsidTr="5ECD3A2E">
        <w:tc>
          <w:tcPr>
            <w:tcW w:w="4962" w:type="dxa"/>
          </w:tcPr>
          <w:p w14:paraId="346933EB" w14:textId="77777777" w:rsidR="00C61DC5" w:rsidRPr="009C54AE" w:rsidRDefault="00C61DC5" w:rsidP="00D815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5E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zajęć, eg</w:t>
            </w:r>
            <w:r w:rsidR="00D815E7">
              <w:rPr>
                <w:rFonts w:ascii="Corbel" w:hAnsi="Corbel"/>
                <w:sz w:val="24"/>
                <w:szCs w:val="24"/>
              </w:rPr>
              <w:t>zaminu</w:t>
            </w:r>
          </w:p>
        </w:tc>
        <w:tc>
          <w:tcPr>
            <w:tcW w:w="4677" w:type="dxa"/>
          </w:tcPr>
          <w:p w14:paraId="42F98926" w14:textId="77777777" w:rsidR="002A4129" w:rsidRDefault="002A4129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0F5B48" w14:textId="77777777" w:rsidR="002A4129" w:rsidRDefault="002A4129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A2DC940" w14:textId="77777777" w:rsidR="00C61DC5" w:rsidRPr="009C54AE" w:rsidRDefault="00D241F0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141</w:t>
            </w:r>
          </w:p>
        </w:tc>
      </w:tr>
      <w:tr w:rsidR="0085747A" w:rsidRPr="009C54AE" w14:paraId="7AA1E678" w14:textId="77777777" w:rsidTr="5ECD3A2E">
        <w:tc>
          <w:tcPr>
            <w:tcW w:w="4962" w:type="dxa"/>
          </w:tcPr>
          <w:p w14:paraId="37CE339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9EFECD" w14:textId="77777777" w:rsidR="0085747A" w:rsidRPr="009C54AE" w:rsidRDefault="00D241F0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259F0B5C" w14:textId="77777777" w:rsidTr="5ECD3A2E">
        <w:tc>
          <w:tcPr>
            <w:tcW w:w="4962" w:type="dxa"/>
          </w:tcPr>
          <w:p w14:paraId="30138E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46A118" w14:textId="77777777" w:rsidR="0085747A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18382C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3D6C5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1B06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C8929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480FEA" w14:textId="77777777" w:rsidTr="0071620A">
        <w:trPr>
          <w:trHeight w:val="397"/>
        </w:trPr>
        <w:tc>
          <w:tcPr>
            <w:tcW w:w="3544" w:type="dxa"/>
          </w:tcPr>
          <w:p w14:paraId="051365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269C53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3541DFB8" w14:textId="77777777" w:rsidTr="0071620A">
        <w:trPr>
          <w:trHeight w:val="397"/>
        </w:trPr>
        <w:tc>
          <w:tcPr>
            <w:tcW w:w="3544" w:type="dxa"/>
          </w:tcPr>
          <w:p w14:paraId="2F9776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9E5579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B306AB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7BA6C8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BA237E" w14:textId="77777777" w:rsidR="005006B3" w:rsidRDefault="005006B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006B3" w:rsidRPr="009C54AE" w14:paraId="6B2F4435" w14:textId="77777777" w:rsidTr="0079236D">
        <w:trPr>
          <w:trHeight w:val="397"/>
        </w:trPr>
        <w:tc>
          <w:tcPr>
            <w:tcW w:w="7513" w:type="dxa"/>
          </w:tcPr>
          <w:p w14:paraId="3CF074A3" w14:textId="77777777" w:rsidR="00BC3BC8" w:rsidRDefault="005006B3" w:rsidP="00BC3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B75F36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68CC9E30" w14:textId="77777777" w:rsidR="00B12B38" w:rsidRPr="0050096B" w:rsidRDefault="00B12B38" w:rsidP="005009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H- O programach prawie wszystko. Warszawa 1999</w:t>
            </w:r>
          </w:p>
          <w:p w14:paraId="0CDD9625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2BD5C2D7" w14:textId="77777777" w:rsidR="00B12B38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 </w:t>
            </w:r>
          </w:p>
          <w:p w14:paraId="42A06AD4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1F2F0DC0" w14:textId="77777777" w:rsidR="0050096B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5006B3" w:rsidRPr="00F76273" w14:paraId="0F3FF1D6" w14:textId="77777777" w:rsidTr="0079236D">
        <w:trPr>
          <w:trHeight w:val="397"/>
        </w:trPr>
        <w:tc>
          <w:tcPr>
            <w:tcW w:w="7513" w:type="dxa"/>
          </w:tcPr>
          <w:p w14:paraId="0F588DB5" w14:textId="77777777" w:rsidR="00BC3BC8" w:rsidRDefault="005006B3" w:rsidP="0034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411452" w14:textId="77777777" w:rsidR="00B12B38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02B57724" w14:textId="77777777" w:rsidR="00B12B38" w:rsidRPr="00BC3BC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Kwaśniewska M, Lendzion J, Żaba-Żabińska W- Wokół przedszkola.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Program wychowania przedszkolnego. Kielce 2018</w:t>
            </w:r>
          </w:p>
          <w:p w14:paraId="06A86265" w14:textId="77777777" w:rsidR="00B12B3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4D366A8" w14:textId="77777777" w:rsidR="00B12B38" w:rsidRPr="00DA3073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3D15FAB6" w14:textId="77777777" w:rsidR="005006B3" w:rsidRPr="00F76273" w:rsidRDefault="005006B3" w:rsidP="00DA307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8D028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A696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A1369" w14:textId="77777777" w:rsidR="00552785" w:rsidRDefault="00552785" w:rsidP="00C16ABF">
      <w:pPr>
        <w:spacing w:after="0" w:line="240" w:lineRule="auto"/>
      </w:pPr>
      <w:r>
        <w:separator/>
      </w:r>
    </w:p>
  </w:endnote>
  <w:endnote w:type="continuationSeparator" w:id="0">
    <w:p w14:paraId="4DC19C3C" w14:textId="77777777" w:rsidR="00552785" w:rsidRDefault="005527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F4A6D" w14:textId="77777777" w:rsidR="00552785" w:rsidRDefault="00552785" w:rsidP="00C16ABF">
      <w:pPr>
        <w:spacing w:after="0" w:line="240" w:lineRule="auto"/>
      </w:pPr>
      <w:r>
        <w:separator/>
      </w:r>
    </w:p>
  </w:footnote>
  <w:footnote w:type="continuationSeparator" w:id="0">
    <w:p w14:paraId="2E4C9DFA" w14:textId="77777777" w:rsidR="00552785" w:rsidRDefault="0055278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05768"/>
    <w:multiLevelType w:val="hybridMultilevel"/>
    <w:tmpl w:val="EA3CBF7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411101">
    <w:abstractNumId w:val="0"/>
  </w:num>
  <w:num w:numId="2" w16cid:durableId="1971857372">
    <w:abstractNumId w:val="2"/>
  </w:num>
  <w:num w:numId="3" w16cid:durableId="657459868">
    <w:abstractNumId w:val="1"/>
  </w:num>
  <w:num w:numId="4" w16cid:durableId="148966424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EE7"/>
    <w:rsid w:val="000048FD"/>
    <w:rsid w:val="00007298"/>
    <w:rsid w:val="0000759E"/>
    <w:rsid w:val="000077B4"/>
    <w:rsid w:val="00015B8F"/>
    <w:rsid w:val="00022ECE"/>
    <w:rsid w:val="00042A51"/>
    <w:rsid w:val="00042D2E"/>
    <w:rsid w:val="00044C82"/>
    <w:rsid w:val="00052A93"/>
    <w:rsid w:val="00055DCE"/>
    <w:rsid w:val="00070ED6"/>
    <w:rsid w:val="000742DC"/>
    <w:rsid w:val="00084C12"/>
    <w:rsid w:val="0008545F"/>
    <w:rsid w:val="0009462C"/>
    <w:rsid w:val="00094B12"/>
    <w:rsid w:val="00096C46"/>
    <w:rsid w:val="00097245"/>
    <w:rsid w:val="000A296F"/>
    <w:rsid w:val="000A2A28"/>
    <w:rsid w:val="000B192D"/>
    <w:rsid w:val="000B28EE"/>
    <w:rsid w:val="000B3E37"/>
    <w:rsid w:val="000D04B0"/>
    <w:rsid w:val="000D4BBE"/>
    <w:rsid w:val="000D4EAF"/>
    <w:rsid w:val="000E01CC"/>
    <w:rsid w:val="000F1C57"/>
    <w:rsid w:val="000F3581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2E"/>
    <w:rsid w:val="001737CF"/>
    <w:rsid w:val="00176083"/>
    <w:rsid w:val="00192F37"/>
    <w:rsid w:val="001A70D2"/>
    <w:rsid w:val="001C0427"/>
    <w:rsid w:val="001D657B"/>
    <w:rsid w:val="001D7B54"/>
    <w:rsid w:val="001E0209"/>
    <w:rsid w:val="001E587C"/>
    <w:rsid w:val="001F2CA2"/>
    <w:rsid w:val="002144C0"/>
    <w:rsid w:val="002200F1"/>
    <w:rsid w:val="00222EA1"/>
    <w:rsid w:val="0022477D"/>
    <w:rsid w:val="002278A9"/>
    <w:rsid w:val="00230A99"/>
    <w:rsid w:val="0023343E"/>
    <w:rsid w:val="002336F9"/>
    <w:rsid w:val="002372D5"/>
    <w:rsid w:val="0024028F"/>
    <w:rsid w:val="002442EF"/>
    <w:rsid w:val="00244ABC"/>
    <w:rsid w:val="00281FF2"/>
    <w:rsid w:val="0028422C"/>
    <w:rsid w:val="002857DE"/>
    <w:rsid w:val="00291567"/>
    <w:rsid w:val="002A22BF"/>
    <w:rsid w:val="002A2389"/>
    <w:rsid w:val="002A4129"/>
    <w:rsid w:val="002A671D"/>
    <w:rsid w:val="002B4D55"/>
    <w:rsid w:val="002B5EA0"/>
    <w:rsid w:val="002B6119"/>
    <w:rsid w:val="002C1F06"/>
    <w:rsid w:val="002C6F1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58E"/>
    <w:rsid w:val="00346FE9"/>
    <w:rsid w:val="0034759A"/>
    <w:rsid w:val="003503F6"/>
    <w:rsid w:val="003530DD"/>
    <w:rsid w:val="003539C3"/>
    <w:rsid w:val="00363F78"/>
    <w:rsid w:val="00394868"/>
    <w:rsid w:val="003A0A5B"/>
    <w:rsid w:val="003A1176"/>
    <w:rsid w:val="003A28C3"/>
    <w:rsid w:val="003C0BAE"/>
    <w:rsid w:val="003C16B3"/>
    <w:rsid w:val="003C53A3"/>
    <w:rsid w:val="003D18A9"/>
    <w:rsid w:val="003D6CE2"/>
    <w:rsid w:val="003E1941"/>
    <w:rsid w:val="003E2FE6"/>
    <w:rsid w:val="003E49D5"/>
    <w:rsid w:val="003F38C0"/>
    <w:rsid w:val="00414E3C"/>
    <w:rsid w:val="0042244A"/>
    <w:rsid w:val="00426310"/>
    <w:rsid w:val="0042745A"/>
    <w:rsid w:val="00431D5C"/>
    <w:rsid w:val="004362C6"/>
    <w:rsid w:val="00437FA2"/>
    <w:rsid w:val="00445970"/>
    <w:rsid w:val="004604C6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A71"/>
    <w:rsid w:val="004F55A3"/>
    <w:rsid w:val="005006B3"/>
    <w:rsid w:val="0050096B"/>
    <w:rsid w:val="0050496F"/>
    <w:rsid w:val="00506357"/>
    <w:rsid w:val="00512844"/>
    <w:rsid w:val="00513B6F"/>
    <w:rsid w:val="00517C63"/>
    <w:rsid w:val="00520B47"/>
    <w:rsid w:val="005304EA"/>
    <w:rsid w:val="005363C4"/>
    <w:rsid w:val="00536BDE"/>
    <w:rsid w:val="00542A49"/>
    <w:rsid w:val="00543ACC"/>
    <w:rsid w:val="00545047"/>
    <w:rsid w:val="00546DA5"/>
    <w:rsid w:val="00552785"/>
    <w:rsid w:val="0056696D"/>
    <w:rsid w:val="00577C1E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9B9"/>
    <w:rsid w:val="00647FA8"/>
    <w:rsid w:val="00650C5F"/>
    <w:rsid w:val="00654934"/>
    <w:rsid w:val="006620D9"/>
    <w:rsid w:val="00671958"/>
    <w:rsid w:val="00675843"/>
    <w:rsid w:val="00693155"/>
    <w:rsid w:val="00696477"/>
    <w:rsid w:val="006A42A4"/>
    <w:rsid w:val="006C7779"/>
    <w:rsid w:val="006D050F"/>
    <w:rsid w:val="006D51B7"/>
    <w:rsid w:val="006D6139"/>
    <w:rsid w:val="006E5D65"/>
    <w:rsid w:val="006F1282"/>
    <w:rsid w:val="006F1FBC"/>
    <w:rsid w:val="006F31E2"/>
    <w:rsid w:val="00706544"/>
    <w:rsid w:val="007072BA"/>
    <w:rsid w:val="00710DB5"/>
    <w:rsid w:val="0071620A"/>
    <w:rsid w:val="00724677"/>
    <w:rsid w:val="00725459"/>
    <w:rsid w:val="007327BD"/>
    <w:rsid w:val="00734608"/>
    <w:rsid w:val="00740A74"/>
    <w:rsid w:val="00745302"/>
    <w:rsid w:val="007461D6"/>
    <w:rsid w:val="00746EC8"/>
    <w:rsid w:val="00763BF1"/>
    <w:rsid w:val="00766FD4"/>
    <w:rsid w:val="00777074"/>
    <w:rsid w:val="0078168C"/>
    <w:rsid w:val="007858BA"/>
    <w:rsid w:val="007877CD"/>
    <w:rsid w:val="00787C2A"/>
    <w:rsid w:val="00790E27"/>
    <w:rsid w:val="007A4022"/>
    <w:rsid w:val="007A6E6E"/>
    <w:rsid w:val="007C3299"/>
    <w:rsid w:val="007C3BCC"/>
    <w:rsid w:val="007C4546"/>
    <w:rsid w:val="007D594F"/>
    <w:rsid w:val="007D6E56"/>
    <w:rsid w:val="007E0BB0"/>
    <w:rsid w:val="007F4155"/>
    <w:rsid w:val="0081554D"/>
    <w:rsid w:val="0081707E"/>
    <w:rsid w:val="008449B3"/>
    <w:rsid w:val="0085747A"/>
    <w:rsid w:val="008734FD"/>
    <w:rsid w:val="00876CC4"/>
    <w:rsid w:val="00884922"/>
    <w:rsid w:val="00885F64"/>
    <w:rsid w:val="00891227"/>
    <w:rsid w:val="008917F9"/>
    <w:rsid w:val="008A40C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436"/>
    <w:rsid w:val="008F6E29"/>
    <w:rsid w:val="00907190"/>
    <w:rsid w:val="00916188"/>
    <w:rsid w:val="00923D7D"/>
    <w:rsid w:val="0095020E"/>
    <w:rsid w:val="009508DF"/>
    <w:rsid w:val="00950DAC"/>
    <w:rsid w:val="00954A07"/>
    <w:rsid w:val="00990706"/>
    <w:rsid w:val="00992555"/>
    <w:rsid w:val="0099368D"/>
    <w:rsid w:val="009944A4"/>
    <w:rsid w:val="00997F14"/>
    <w:rsid w:val="009A5F40"/>
    <w:rsid w:val="009A78D9"/>
    <w:rsid w:val="009C3E31"/>
    <w:rsid w:val="009C54AE"/>
    <w:rsid w:val="009C788E"/>
    <w:rsid w:val="009D7E30"/>
    <w:rsid w:val="009E3B41"/>
    <w:rsid w:val="009F0BA1"/>
    <w:rsid w:val="009F3C5C"/>
    <w:rsid w:val="009F4610"/>
    <w:rsid w:val="009F7C4D"/>
    <w:rsid w:val="00A00ECC"/>
    <w:rsid w:val="00A040C9"/>
    <w:rsid w:val="00A155EE"/>
    <w:rsid w:val="00A15A89"/>
    <w:rsid w:val="00A215C2"/>
    <w:rsid w:val="00A2245B"/>
    <w:rsid w:val="00A30110"/>
    <w:rsid w:val="00A36899"/>
    <w:rsid w:val="00A371F6"/>
    <w:rsid w:val="00A42A4F"/>
    <w:rsid w:val="00A43BF6"/>
    <w:rsid w:val="00A45985"/>
    <w:rsid w:val="00A53FA5"/>
    <w:rsid w:val="00A54817"/>
    <w:rsid w:val="00A601C8"/>
    <w:rsid w:val="00A60799"/>
    <w:rsid w:val="00A84C85"/>
    <w:rsid w:val="00A920F8"/>
    <w:rsid w:val="00A97DE1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101C"/>
    <w:rsid w:val="00AF2C1E"/>
    <w:rsid w:val="00B06142"/>
    <w:rsid w:val="00B12B38"/>
    <w:rsid w:val="00B135B1"/>
    <w:rsid w:val="00B15D7D"/>
    <w:rsid w:val="00B3130B"/>
    <w:rsid w:val="00B40ADB"/>
    <w:rsid w:val="00B43B77"/>
    <w:rsid w:val="00B43E80"/>
    <w:rsid w:val="00B44D29"/>
    <w:rsid w:val="00B4619F"/>
    <w:rsid w:val="00B52339"/>
    <w:rsid w:val="00B607DB"/>
    <w:rsid w:val="00B66529"/>
    <w:rsid w:val="00B75946"/>
    <w:rsid w:val="00B8056E"/>
    <w:rsid w:val="00B819C8"/>
    <w:rsid w:val="00B82308"/>
    <w:rsid w:val="00B90885"/>
    <w:rsid w:val="00BA3B47"/>
    <w:rsid w:val="00BB4A9F"/>
    <w:rsid w:val="00BB520A"/>
    <w:rsid w:val="00BC3BC8"/>
    <w:rsid w:val="00BD3869"/>
    <w:rsid w:val="00BD66E9"/>
    <w:rsid w:val="00BD6FF4"/>
    <w:rsid w:val="00BF2C41"/>
    <w:rsid w:val="00C058B4"/>
    <w:rsid w:val="00C05F44"/>
    <w:rsid w:val="00C131B5"/>
    <w:rsid w:val="00C1363E"/>
    <w:rsid w:val="00C16ABF"/>
    <w:rsid w:val="00C170AE"/>
    <w:rsid w:val="00C24DDE"/>
    <w:rsid w:val="00C26CB7"/>
    <w:rsid w:val="00C324C1"/>
    <w:rsid w:val="00C36992"/>
    <w:rsid w:val="00C56036"/>
    <w:rsid w:val="00C61DC5"/>
    <w:rsid w:val="00C65EA8"/>
    <w:rsid w:val="00C6751A"/>
    <w:rsid w:val="00C67E92"/>
    <w:rsid w:val="00C70A26"/>
    <w:rsid w:val="00C766DF"/>
    <w:rsid w:val="00C819BE"/>
    <w:rsid w:val="00C94B98"/>
    <w:rsid w:val="00CA2B96"/>
    <w:rsid w:val="00CA5089"/>
    <w:rsid w:val="00CC45B3"/>
    <w:rsid w:val="00CD1263"/>
    <w:rsid w:val="00CD5BB3"/>
    <w:rsid w:val="00CD6897"/>
    <w:rsid w:val="00CE5BAC"/>
    <w:rsid w:val="00CF25BE"/>
    <w:rsid w:val="00CF78ED"/>
    <w:rsid w:val="00D02B25"/>
    <w:rsid w:val="00D02EBA"/>
    <w:rsid w:val="00D17C3C"/>
    <w:rsid w:val="00D241F0"/>
    <w:rsid w:val="00D26066"/>
    <w:rsid w:val="00D26B2C"/>
    <w:rsid w:val="00D352C9"/>
    <w:rsid w:val="00D425B2"/>
    <w:rsid w:val="00D428D6"/>
    <w:rsid w:val="00D51640"/>
    <w:rsid w:val="00D552B2"/>
    <w:rsid w:val="00D608D1"/>
    <w:rsid w:val="00D74119"/>
    <w:rsid w:val="00D8075B"/>
    <w:rsid w:val="00D815E7"/>
    <w:rsid w:val="00D8678B"/>
    <w:rsid w:val="00DA2114"/>
    <w:rsid w:val="00DA3073"/>
    <w:rsid w:val="00DC7560"/>
    <w:rsid w:val="00DD48FC"/>
    <w:rsid w:val="00DE09C0"/>
    <w:rsid w:val="00DE49CF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17F"/>
    <w:rsid w:val="00E63348"/>
    <w:rsid w:val="00E716A5"/>
    <w:rsid w:val="00E77E88"/>
    <w:rsid w:val="00E8107D"/>
    <w:rsid w:val="00E960BB"/>
    <w:rsid w:val="00EA2074"/>
    <w:rsid w:val="00EA4832"/>
    <w:rsid w:val="00EA4E9D"/>
    <w:rsid w:val="00EA78B3"/>
    <w:rsid w:val="00EB3B04"/>
    <w:rsid w:val="00EC4899"/>
    <w:rsid w:val="00ED03AB"/>
    <w:rsid w:val="00ED256E"/>
    <w:rsid w:val="00ED32D2"/>
    <w:rsid w:val="00EE32DE"/>
    <w:rsid w:val="00EE5457"/>
    <w:rsid w:val="00F029F7"/>
    <w:rsid w:val="00F070AB"/>
    <w:rsid w:val="00F17567"/>
    <w:rsid w:val="00F24589"/>
    <w:rsid w:val="00F27A7B"/>
    <w:rsid w:val="00F301A8"/>
    <w:rsid w:val="00F400E1"/>
    <w:rsid w:val="00F526AF"/>
    <w:rsid w:val="00F617C3"/>
    <w:rsid w:val="00F7066B"/>
    <w:rsid w:val="00F82C1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513DF762"/>
    <w:rsid w:val="5ECD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60A1"/>
  <w15:docId w15:val="{057F3A6D-9052-4180-9B27-3AE392F2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30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30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09613d282bd477a9a4e548e50e71489&amp;wdorigin=TEAMS-MAGLEV.teamsSdk_ns.rwc&amp;wdexp=TEAMS-TREATMENT&amp;wdhostclicktime=1773386548124&amp;wdenableroaming=1&amp;mscc=1&amp;hid=0284FFA1-5003-F000-F37C-F7176900A825.0&amp;uih=sharepointcom&amp;wdlcid=pl-PL&amp;jsapi=1&amp;jsapiver=v2&amp;corrid=1f8cd8a5-c31c-a2da-c7f4-9fcc6e7039b9&amp;usid=1f8cd8a5-c31c-a2da-c7f4-9fcc6e7039b9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9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09613d282bd477a9a4e548e50e71489&amp;wdorigin=TEAMS-MAGLEV.teamsSdk_ns.rwc&amp;wdexp=TEAMS-TREATMENT&amp;wdhostclicktime=1773386548124&amp;wdenableroaming=1&amp;mscc=1&amp;hid=0284FFA1-5003-F000-F37C-F7176900A825.0&amp;uih=sharepointcom&amp;wdlcid=pl-PL&amp;jsapi=1&amp;jsapiver=v2&amp;corrid=1f8cd8a5-c31c-a2da-c7f4-9fcc6e7039b9&amp;usid=1f8cd8a5-c31c-a2da-c7f4-9fcc6e7039b9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9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99EE5A-469D-4FA2-9D77-848760DAE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2D0F68-6106-4635-A604-925E460B8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8F907-75C7-4E93-B660-71D7ECBEA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BCC41-601D-4D94-A0DB-4E52E45697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1412</Words>
  <Characters>8478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9</cp:revision>
  <cp:lastPrinted>2019-02-06T12:12:00Z</cp:lastPrinted>
  <dcterms:created xsi:type="dcterms:W3CDTF">2024-10-06T08:55:00Z</dcterms:created>
  <dcterms:modified xsi:type="dcterms:W3CDTF">2026-03-14T14:27:00Z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